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Malerarbeiten - Umbau Grundschule Schellerten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 - Umbau Grundschule Schellerten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